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33" w:rsidRPr="001E0F8C" w:rsidRDefault="00113833" w:rsidP="007F0621">
      <w:pPr>
        <w:spacing w:after="0" w:line="240" w:lineRule="auto"/>
        <w:ind w:left="72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0F8C">
        <w:rPr>
          <w:rFonts w:ascii="Times New Roman" w:hAnsi="Times New Roman" w:cs="Times New Roman"/>
          <w:b/>
          <w:bCs/>
          <w:sz w:val="28"/>
          <w:szCs w:val="28"/>
        </w:rPr>
        <w:t xml:space="preserve">Итоговый протокол ПЛОЩАДКИ  </w:t>
      </w:r>
    </w:p>
    <w:p w:rsidR="00113833" w:rsidRPr="001E0F8C" w:rsidRDefault="00113833" w:rsidP="007F0621">
      <w:pPr>
        <w:spacing w:after="0" w:line="240" w:lineRule="auto"/>
        <w:ind w:left="72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0F8C">
        <w:rPr>
          <w:rFonts w:ascii="Times New Roman" w:hAnsi="Times New Roman" w:cs="Times New Roman"/>
          <w:b/>
          <w:bCs/>
          <w:sz w:val="28"/>
          <w:szCs w:val="28"/>
        </w:rPr>
        <w:t>Всероссийской образовательной акции с международным участием</w:t>
      </w:r>
    </w:p>
    <w:p w:rsidR="00113833" w:rsidRPr="001E0F8C" w:rsidRDefault="00113833" w:rsidP="007F0621">
      <w:pPr>
        <w:spacing w:after="0" w:line="240" w:lineRule="auto"/>
        <w:ind w:left="72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0F8C">
        <w:rPr>
          <w:rFonts w:ascii="Times New Roman" w:hAnsi="Times New Roman" w:cs="Times New Roman"/>
          <w:b/>
          <w:bCs/>
          <w:sz w:val="28"/>
          <w:szCs w:val="28"/>
        </w:rPr>
        <w:t>«Диктант на мокшанском и эрзянском языках»</w:t>
      </w:r>
    </w:p>
    <w:p w:rsidR="00113833" w:rsidRPr="001E0F8C" w:rsidRDefault="00113833" w:rsidP="007F0621">
      <w:pPr>
        <w:spacing w:after="0" w:line="240" w:lineRule="auto"/>
        <w:ind w:left="-851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113833" w:rsidRPr="001E0F8C" w:rsidRDefault="00113833" w:rsidP="007F0621">
      <w:pPr>
        <w:spacing w:after="0" w:line="240" w:lineRule="auto"/>
        <w:ind w:left="-851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E0F8C">
        <w:rPr>
          <w:rFonts w:ascii="Times New Roman" w:hAnsi="Times New Roman" w:cs="Times New Roman"/>
          <w:b/>
          <w:bCs/>
          <w:sz w:val="28"/>
          <w:szCs w:val="28"/>
        </w:rPr>
        <w:t>Регион/район Республика Мордовия, Чамзинский район</w:t>
      </w:r>
    </w:p>
    <w:p w:rsidR="00113833" w:rsidRPr="001E0F8C" w:rsidRDefault="00113833" w:rsidP="007F0621">
      <w:pPr>
        <w:spacing w:after="0" w:line="240" w:lineRule="auto"/>
        <w:ind w:left="-851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E0F8C">
        <w:rPr>
          <w:rFonts w:ascii="Times New Roman" w:hAnsi="Times New Roman" w:cs="Times New Roman"/>
          <w:b/>
          <w:bCs/>
          <w:sz w:val="28"/>
          <w:szCs w:val="28"/>
        </w:rPr>
        <w:t xml:space="preserve">Населенный пункт/наименование площадки </w:t>
      </w:r>
      <w:r w:rsidRPr="001E0F8C">
        <w:rPr>
          <w:rFonts w:ascii="Times New Roman" w:hAnsi="Times New Roman" w:cs="Times New Roman"/>
          <w:b/>
          <w:bCs/>
          <w:sz w:val="26"/>
          <w:szCs w:val="26"/>
        </w:rPr>
        <w:t>рп Комсомольский, МБОУ «КСОШ №3»</w:t>
      </w:r>
    </w:p>
    <w:p w:rsidR="00113833" w:rsidRPr="001E0F8C" w:rsidRDefault="00113833" w:rsidP="007F0621">
      <w:pPr>
        <w:spacing w:after="0" w:line="240" w:lineRule="auto"/>
        <w:ind w:left="-851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E0F8C">
        <w:rPr>
          <w:rFonts w:ascii="Times New Roman" w:hAnsi="Times New Roman" w:cs="Times New Roman"/>
          <w:b/>
          <w:bCs/>
          <w:sz w:val="28"/>
          <w:szCs w:val="28"/>
        </w:rPr>
        <w:t>ФИО координатора площадки _______________________________________________</w:t>
      </w:r>
    </w:p>
    <w:p w:rsidR="00113833" w:rsidRPr="001E0F8C" w:rsidRDefault="00113833" w:rsidP="007F06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116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2549"/>
        <w:gridCol w:w="1134"/>
        <w:gridCol w:w="1134"/>
        <w:gridCol w:w="2693"/>
        <w:gridCol w:w="1417"/>
        <w:gridCol w:w="1560"/>
      </w:tblGrid>
      <w:tr w:rsidR="00113833" w:rsidRPr="007E6DCC">
        <w:trPr>
          <w:trHeight w:val="703"/>
        </w:trPr>
        <w:tc>
          <w:tcPr>
            <w:tcW w:w="675" w:type="dxa"/>
          </w:tcPr>
          <w:p w:rsidR="00113833" w:rsidRPr="001E0F8C" w:rsidRDefault="00113833" w:rsidP="001E0F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49" w:type="dxa"/>
            <w:tcBorders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ФИО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13833" w:rsidRPr="001E0F8C" w:rsidRDefault="00113833" w:rsidP="000E39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13833" w:rsidRPr="001E0F8C" w:rsidRDefault="00113833" w:rsidP="000E39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13833" w:rsidRPr="001E0F8C" w:rsidRDefault="00113833" w:rsidP="000E39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13833" w:rsidRPr="001E0F8C" w:rsidRDefault="00113833" w:rsidP="000E39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2693" w:type="dxa"/>
          </w:tcPr>
          <w:p w:rsidR="00113833" w:rsidRPr="001E0F8C" w:rsidRDefault="00113833" w:rsidP="007F06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Место учебы (работы)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Язык   </w:t>
            </w:r>
          </w:p>
          <w:p w:rsidR="00113833" w:rsidRPr="001E0F8C" w:rsidRDefault="00113833" w:rsidP="007F06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написания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13833" w:rsidRPr="001E0F8C" w:rsidRDefault="00113833" w:rsidP="005D6D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Балл</w:t>
            </w:r>
          </w:p>
        </w:tc>
      </w:tr>
      <w:tr w:rsidR="00113833" w:rsidRPr="007E6DCC">
        <w:trPr>
          <w:trHeight w:val="384"/>
        </w:trPr>
        <w:tc>
          <w:tcPr>
            <w:tcW w:w="675" w:type="dxa"/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Шишова Дарья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13833" w:rsidRPr="001E0F8C" w:rsidRDefault="00113833" w:rsidP="000E39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13833" w:rsidRPr="001E0F8C" w:rsidRDefault="00113833" w:rsidP="000E39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3833" w:rsidRPr="007E6DCC" w:rsidRDefault="00113833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13833" w:rsidRPr="001E0F8C" w:rsidRDefault="00113833" w:rsidP="005D6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Балыкова Екатерина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Бояршинов Вадим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Калядина Дарья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000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Пышков Дмитрий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Кондрашкин Илья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мужской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00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Зорина Екатерина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E73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Ховатов Даниил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Митрофанова Диана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Бочкарёва Дарья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Назаров Александр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A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Кочетовская Арина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Салдаев Даниил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Терентьева Дарья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Виктория Кострюкова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Левина Алена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Панишев Владислав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5722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Куркова Виктория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Дегачёва Ирина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Ажнакина Ирина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Ажнакина Марина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Барсукова Анастасия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Филева Татьяна Николаевна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Куприянова Марина Викторовна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13833" w:rsidRPr="007E6DCC">
        <w:trPr>
          <w:trHeight w:val="16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1E0F8C" w:rsidRDefault="00113833" w:rsidP="001E0F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7F06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Бояркина Мария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«КСОШ №3»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33" w:rsidRPr="007E6DCC" w:rsidRDefault="00113833" w:rsidP="00AD5042">
            <w:pPr>
              <w:rPr>
                <w:rFonts w:ascii="Times New Roman" w:hAnsi="Times New Roman" w:cs="Times New Roman"/>
              </w:rPr>
            </w:pPr>
            <w:r w:rsidRPr="007E6DCC">
              <w:rPr>
                <w:rFonts w:ascii="Times New Roman" w:hAnsi="Times New Roman" w:cs="Times New Roman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833" w:rsidRPr="001E0F8C" w:rsidRDefault="00113833" w:rsidP="00AD50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0F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113833" w:rsidRPr="001E0F8C" w:rsidRDefault="00113833"/>
    <w:p w:rsidR="00113833" w:rsidRPr="001E0F8C" w:rsidRDefault="00113833" w:rsidP="004D3E4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E0F8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Общее кол-во участников: 25</w:t>
      </w:r>
    </w:p>
    <w:p w:rsidR="00113833" w:rsidRPr="001E0F8C" w:rsidRDefault="00113833" w:rsidP="004D3E4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E0F8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Кол-во мокш. ___________</w:t>
      </w:r>
    </w:p>
    <w:p w:rsidR="00113833" w:rsidRPr="001E0F8C" w:rsidRDefault="00113833" w:rsidP="004D3E4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E0F8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Кол-во эрз. _____25_________</w:t>
      </w:r>
    </w:p>
    <w:p w:rsidR="00113833" w:rsidRPr="001E0F8C" w:rsidRDefault="00113833" w:rsidP="004D3E4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13833" w:rsidRPr="001E0F8C" w:rsidRDefault="00113833" w:rsidP="005D6D4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0F8C">
        <w:rPr>
          <w:rFonts w:ascii="Times New Roman" w:hAnsi="Times New Roman" w:cs="Times New Roman"/>
          <w:b/>
          <w:bCs/>
          <w:sz w:val="28"/>
          <w:szCs w:val="28"/>
        </w:rPr>
        <w:t xml:space="preserve">Координатор площадки Всероссийской </w:t>
      </w:r>
    </w:p>
    <w:p w:rsidR="00113833" w:rsidRPr="001E0F8C" w:rsidRDefault="00113833" w:rsidP="005D6D4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0F8C">
        <w:rPr>
          <w:rFonts w:ascii="Times New Roman" w:hAnsi="Times New Roman" w:cs="Times New Roman"/>
          <w:b/>
          <w:bCs/>
          <w:sz w:val="28"/>
          <w:szCs w:val="28"/>
        </w:rPr>
        <w:t>образовательной акции с международным участием</w:t>
      </w:r>
    </w:p>
    <w:p w:rsidR="00113833" w:rsidRPr="001E0F8C" w:rsidRDefault="00113833" w:rsidP="005D6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F8C">
        <w:rPr>
          <w:rFonts w:ascii="Times New Roman" w:hAnsi="Times New Roman" w:cs="Times New Roman"/>
          <w:b/>
          <w:bCs/>
          <w:sz w:val="28"/>
          <w:szCs w:val="28"/>
        </w:rPr>
        <w:t>«Диктант на мокшанском и эрзянском языках»</w:t>
      </w:r>
      <w:r w:rsidRPr="001E0F8C">
        <w:rPr>
          <w:rFonts w:ascii="Times New Roman" w:hAnsi="Times New Roman" w:cs="Times New Roman"/>
          <w:sz w:val="28"/>
          <w:szCs w:val="28"/>
        </w:rPr>
        <w:t xml:space="preserve"> </w:t>
      </w:r>
      <w:r w:rsidRPr="001E0F8C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</w:t>
      </w:r>
    </w:p>
    <w:p w:rsidR="00113833" w:rsidRPr="001E0F8C" w:rsidRDefault="00113833" w:rsidP="005D6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F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1E0F8C">
        <w:rPr>
          <w:rFonts w:ascii="Times New Roman" w:hAnsi="Times New Roman" w:cs="Times New Roman"/>
          <w:sz w:val="28"/>
          <w:szCs w:val="28"/>
          <w:vertAlign w:val="superscript"/>
        </w:rPr>
        <w:t>подпись</w:t>
      </w:r>
    </w:p>
    <w:p w:rsidR="00113833" w:rsidRPr="001E0F8C" w:rsidRDefault="00113833"/>
    <w:sectPr w:rsidR="00113833" w:rsidRPr="001E0F8C" w:rsidSect="007F06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91292"/>
    <w:multiLevelType w:val="hybridMultilevel"/>
    <w:tmpl w:val="17CE9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607"/>
    <w:rsid w:val="000E3904"/>
    <w:rsid w:val="00113833"/>
    <w:rsid w:val="00191A4F"/>
    <w:rsid w:val="001E0F8C"/>
    <w:rsid w:val="002D0EE6"/>
    <w:rsid w:val="0049242F"/>
    <w:rsid w:val="004D3E4E"/>
    <w:rsid w:val="00563607"/>
    <w:rsid w:val="0057222E"/>
    <w:rsid w:val="005A2C9B"/>
    <w:rsid w:val="005D6D40"/>
    <w:rsid w:val="00624069"/>
    <w:rsid w:val="00671FEE"/>
    <w:rsid w:val="007E6DCC"/>
    <w:rsid w:val="007F0621"/>
    <w:rsid w:val="00AD5042"/>
    <w:rsid w:val="00B435EB"/>
    <w:rsid w:val="00D0006A"/>
    <w:rsid w:val="00DA0914"/>
    <w:rsid w:val="00E73A21"/>
    <w:rsid w:val="00E758E9"/>
    <w:rsid w:val="00FF4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06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E0F8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</Pages>
  <Words>351</Words>
  <Characters>2005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Учитель</cp:lastModifiedBy>
  <cp:revision>5</cp:revision>
  <cp:lastPrinted>2019-04-15T09:15:00Z</cp:lastPrinted>
  <dcterms:created xsi:type="dcterms:W3CDTF">2019-04-21T19:14:00Z</dcterms:created>
  <dcterms:modified xsi:type="dcterms:W3CDTF">2019-04-22T06:53:00Z</dcterms:modified>
</cp:coreProperties>
</file>